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2024.4.8-4.14</w:t>
            </w:r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第8周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消防安全、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147185" cy="5529580"/>
                  <wp:effectExtent l="0" t="0" r="18415" b="7620"/>
                  <wp:docPr id="1" name="图片 1" descr="/Users/hanwangyue/Desktop/IMG_9852.jpgIMG_98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/Users/hanwangyue/Desktop/IMG_9852.jpgIMG_9852"/>
                          <pic:cNvPicPr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7185" cy="552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2024.4.22-4.28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第10周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防踩踏小贴士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50030" cy="5400040"/>
                  <wp:effectExtent l="0" t="0" r="13970" b="10160"/>
                  <wp:docPr id="3" name="图片 3" descr="/Users/hanwangyue/Desktop/IMG_0357.JPGIMG_0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/Users/hanwangyue/Desktop/IMG_0357.JPGIMG_035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0030" cy="540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hkZGZkYmQ3OWRiMzQ0NDhmODU2M2I4ZjUyY2FlYm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1EBACF75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AB7CDAD"/>
    <w:rsid w:val="2C0734F1"/>
    <w:rsid w:val="2E3A7BDA"/>
    <w:rsid w:val="2E3C701B"/>
    <w:rsid w:val="2E71338D"/>
    <w:rsid w:val="2F1A3574"/>
    <w:rsid w:val="2FBB411A"/>
    <w:rsid w:val="2FC601BF"/>
    <w:rsid w:val="304D43F8"/>
    <w:rsid w:val="30798253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3FAF1A08"/>
    <w:rsid w:val="3FDB9BC7"/>
    <w:rsid w:val="3FFB3554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5FB74ABB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5F70770"/>
    <w:rsid w:val="76A2647D"/>
    <w:rsid w:val="788A7833"/>
    <w:rsid w:val="78E274AE"/>
    <w:rsid w:val="79AE22E2"/>
    <w:rsid w:val="7AE741DD"/>
    <w:rsid w:val="7BEFD251"/>
    <w:rsid w:val="7C5B51DD"/>
    <w:rsid w:val="7D1267B3"/>
    <w:rsid w:val="7DCD4067"/>
    <w:rsid w:val="7EC11C85"/>
    <w:rsid w:val="AE5D3EE3"/>
    <w:rsid w:val="AFB5DFFE"/>
    <w:rsid w:val="DAEBDE9C"/>
    <w:rsid w:val="DAEC1D03"/>
    <w:rsid w:val="E1FECE2F"/>
    <w:rsid w:val="E7C22DCF"/>
    <w:rsid w:val="EFBF36D3"/>
    <w:rsid w:val="EFD7E230"/>
    <w:rsid w:val="F3BF2C89"/>
    <w:rsid w:val="F4FFA102"/>
    <w:rsid w:val="F9F7AB57"/>
    <w:rsid w:val="FE9DA7E1"/>
    <w:rsid w:val="FF355E1A"/>
    <w:rsid w:val="FFFDC84E"/>
    <w:rsid w:val="FFFE3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55</Words>
  <Characters>71</Characters>
  <Lines>0</Lines>
  <Paragraphs>0</Paragraphs>
  <TotalTime>18</TotalTime>
  <ScaleCrop>false</ScaleCrop>
  <LinksUpToDate>false</LinksUpToDate>
  <CharactersWithSpaces>87</CharactersWithSpaces>
  <Application>WPS Office_6.6.1.8808_F1E327BC-269C-435d-A152-05C5408002CA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2017-10-27T12:11:00Z</dcterms:created>
  <dc:creator>admin</dc:creator>
  <cp:lastModifiedBy>小圆脸</cp:lastModifiedBy>
  <cp:lastPrinted>2020-11-06T08:11:00Z</cp:lastPrinted>
  <dcterms:modified xsi:type="dcterms:W3CDTF">2024-04-22T15:14:12Z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2052-6.6.1.8808</vt:lpwstr>
  </property>
  <property fmtid="{D5CDD505-2E9C-101B-9397-08002B2CF9AE}" pid="3" name="ICV">
    <vt:lpwstr>E0E44925F4888640D7720A65B5B8C8D6_43</vt:lpwstr>
  </property>
</Properties>
</file>